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E639A" w14:textId="6A431F36" w:rsidR="006B2F86" w:rsidRDefault="00900135" w:rsidP="00E71FC3">
      <w:pPr>
        <w:pStyle w:val="NoSpacing"/>
      </w:pPr>
      <w:r>
        <w:rPr>
          <w:u w:val="single"/>
        </w:rPr>
        <w:t>Thomas KIRKBY</w:t>
      </w:r>
      <w:r>
        <w:t xml:space="preserve">   </w:t>
      </w:r>
      <w:proofErr w:type="gramStart"/>
      <w:r>
        <w:t xml:space="preserve">   (</w:t>
      </w:r>
      <w:proofErr w:type="gramEnd"/>
      <w:r>
        <w:t>d.1474)</w:t>
      </w:r>
    </w:p>
    <w:p w14:paraId="2C115427" w14:textId="5BEA327F" w:rsidR="00900135" w:rsidRDefault="00991E2F" w:rsidP="00E71FC3">
      <w:pPr>
        <w:pStyle w:val="NoSpacing"/>
      </w:pPr>
      <w:r>
        <w:t xml:space="preserve">Vicar </w:t>
      </w:r>
      <w:bookmarkStart w:id="0" w:name="_GoBack"/>
      <w:bookmarkEnd w:id="0"/>
      <w:r w:rsidR="00900135">
        <w:t xml:space="preserve">of </w:t>
      </w:r>
      <w:proofErr w:type="spellStart"/>
      <w:r w:rsidR="00900135">
        <w:t>Attingwick</w:t>
      </w:r>
      <w:proofErr w:type="spellEnd"/>
      <w:r w:rsidR="00900135">
        <w:t>, Yorkshire.</w:t>
      </w:r>
    </w:p>
    <w:p w14:paraId="78C25C15" w14:textId="535399B3" w:rsidR="00900135" w:rsidRDefault="00900135" w:rsidP="00E71FC3">
      <w:pPr>
        <w:pStyle w:val="NoSpacing"/>
      </w:pPr>
    </w:p>
    <w:p w14:paraId="493C3C79" w14:textId="26E8BCA2" w:rsidR="00900135" w:rsidRDefault="00900135" w:rsidP="00E71FC3">
      <w:pPr>
        <w:pStyle w:val="NoSpacing"/>
      </w:pPr>
    </w:p>
    <w:p w14:paraId="4999620D" w14:textId="5FF34A21" w:rsidR="00900135" w:rsidRDefault="00900135" w:rsidP="00E71FC3">
      <w:pPr>
        <w:pStyle w:val="NoSpacing"/>
      </w:pPr>
      <w:r>
        <w:t xml:space="preserve">  3 Sep.1474</w:t>
      </w:r>
      <w:r>
        <w:tab/>
      </w:r>
      <w:r>
        <w:t>He made his Will.   (W.Y.R. p.97)</w:t>
      </w:r>
    </w:p>
    <w:p w14:paraId="4209627C" w14:textId="77777777" w:rsidR="00900135" w:rsidRDefault="00900135" w:rsidP="00900135">
      <w:pPr>
        <w:pStyle w:val="NoSpacing"/>
      </w:pPr>
      <w:r>
        <w:t xml:space="preserve">  7 Oct.</w:t>
      </w:r>
      <w:r>
        <w:tab/>
      </w:r>
      <w:r>
        <w:tab/>
      </w:r>
      <w:r>
        <w:t>Probate of his Will.   (ibid.)</w:t>
      </w:r>
    </w:p>
    <w:p w14:paraId="7D14068F" w14:textId="77777777" w:rsidR="00900135" w:rsidRDefault="00900135" w:rsidP="00900135">
      <w:pPr>
        <w:pStyle w:val="NoSpacing"/>
      </w:pPr>
    </w:p>
    <w:p w14:paraId="044CA226" w14:textId="77777777" w:rsidR="00900135" w:rsidRDefault="00900135" w:rsidP="00900135">
      <w:pPr>
        <w:pStyle w:val="NoSpacing"/>
      </w:pPr>
    </w:p>
    <w:p w14:paraId="0AF54B92" w14:textId="77777777" w:rsidR="00900135" w:rsidRDefault="00900135" w:rsidP="00900135">
      <w:pPr>
        <w:pStyle w:val="NoSpacing"/>
      </w:pPr>
      <w:r>
        <w:t>19 February 2019</w:t>
      </w:r>
    </w:p>
    <w:p w14:paraId="136FB792" w14:textId="208AFB79" w:rsidR="00900135" w:rsidRPr="00900135" w:rsidRDefault="00900135" w:rsidP="00E71FC3">
      <w:pPr>
        <w:pStyle w:val="NoSpacing"/>
      </w:pPr>
    </w:p>
    <w:sectPr w:rsidR="00900135" w:rsidRPr="0090013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FD6C0A" w14:textId="77777777" w:rsidR="00900135" w:rsidRDefault="00900135" w:rsidP="00E71FC3">
      <w:pPr>
        <w:spacing w:after="0" w:line="240" w:lineRule="auto"/>
      </w:pPr>
      <w:r>
        <w:separator/>
      </w:r>
    </w:p>
  </w:endnote>
  <w:endnote w:type="continuationSeparator" w:id="0">
    <w:p w14:paraId="7C1853E8" w14:textId="77777777" w:rsidR="00900135" w:rsidRDefault="0090013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AF26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600A2C" w14:textId="77777777" w:rsidR="00900135" w:rsidRDefault="00900135" w:rsidP="00E71FC3">
      <w:pPr>
        <w:spacing w:after="0" w:line="240" w:lineRule="auto"/>
      </w:pPr>
      <w:r>
        <w:separator/>
      </w:r>
    </w:p>
  </w:footnote>
  <w:footnote w:type="continuationSeparator" w:id="0">
    <w:p w14:paraId="27F9A74B" w14:textId="77777777" w:rsidR="00900135" w:rsidRDefault="0090013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135"/>
    <w:rsid w:val="001A7C09"/>
    <w:rsid w:val="00577BD5"/>
    <w:rsid w:val="00656CBA"/>
    <w:rsid w:val="006A1F77"/>
    <w:rsid w:val="00733BE7"/>
    <w:rsid w:val="00900135"/>
    <w:rsid w:val="00991E2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7A5B9D"/>
  <w15:chartTrackingRefBased/>
  <w15:docId w15:val="{6437384A-5BC8-498D-9502-AC3EC4816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33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2019-02-19T21:49:00Z</dcterms:created>
  <dcterms:modified xsi:type="dcterms:W3CDTF">2019-02-19T21:53:00Z</dcterms:modified>
</cp:coreProperties>
</file>